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C1A48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FEN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09892D60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Thaxted. Cutler.</w:t>
      </w:r>
    </w:p>
    <w:p w14:paraId="6E9E80F5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C622FA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8A0EB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Smyth of Thaxted, cordwainer(q.v.),</w:t>
      </w:r>
    </w:p>
    <w:p w14:paraId="4C8237E1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the executor of John Smyth of Thaxted(q.v.).</w:t>
      </w:r>
    </w:p>
    <w:p w14:paraId="3AA68AC8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26DE8B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443B3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1615A1" w14:textId="77777777" w:rsidR="00057CAF" w:rsidRDefault="00057CAF" w:rsidP="00057C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2022</w:t>
      </w:r>
    </w:p>
    <w:p w14:paraId="6BE796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2EC6B" w14:textId="77777777" w:rsidR="00057CAF" w:rsidRDefault="00057CAF" w:rsidP="009139A6">
      <w:r>
        <w:separator/>
      </w:r>
    </w:p>
  </w:endnote>
  <w:endnote w:type="continuationSeparator" w:id="0">
    <w:p w14:paraId="6905588A" w14:textId="77777777" w:rsidR="00057CAF" w:rsidRDefault="00057C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DE6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3EC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CA2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F8BA" w14:textId="77777777" w:rsidR="00057CAF" w:rsidRDefault="00057CAF" w:rsidP="009139A6">
      <w:r>
        <w:separator/>
      </w:r>
    </w:p>
  </w:footnote>
  <w:footnote w:type="continuationSeparator" w:id="0">
    <w:p w14:paraId="5173184D" w14:textId="77777777" w:rsidR="00057CAF" w:rsidRDefault="00057C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BF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FD0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61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CAF"/>
    <w:rsid w:val="00057CA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DA2A4"/>
  <w15:chartTrackingRefBased/>
  <w15:docId w15:val="{E9754528-AD13-41E5-81D3-F8C79073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7C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2022-09-06T08:23:00Z</dcterms:created>
  <dcterms:modified xsi:type="dcterms:W3CDTF">2022-09-06T08:25:00Z</dcterms:modified>
</cp:coreProperties>
</file>